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57B84" w14:textId="77777777" w:rsidR="006F7BD5" w:rsidRPr="008C7C6D" w:rsidRDefault="006F7BD5" w:rsidP="006F7BD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BYLE</w:t>
      </w:r>
      <w:r>
        <w:rPr>
          <w:rFonts w:cs="Times New Roman"/>
          <w:szCs w:val="24"/>
        </w:rPr>
        <w:t xml:space="preserve">         </w:t>
      </w:r>
      <w:r w:rsidRPr="008C7C6D">
        <w:rPr>
          <w:rFonts w:cs="Times New Roman"/>
          <w:szCs w:val="24"/>
        </w:rPr>
        <w:t>(fl.1410-1)</w:t>
      </w:r>
    </w:p>
    <w:p w14:paraId="6540281B" w14:textId="77777777" w:rsidR="006F7BD5" w:rsidRPr="008C7C6D" w:rsidRDefault="006F7BD5" w:rsidP="006F7BD5">
      <w:pPr>
        <w:pStyle w:val="NoSpacing"/>
        <w:jc w:val="both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>of Canterbury. S</w:t>
      </w:r>
      <w:r>
        <w:rPr>
          <w:rFonts w:cs="Times New Roman"/>
          <w:szCs w:val="24"/>
        </w:rPr>
        <w:t>utor.</w:t>
      </w:r>
    </w:p>
    <w:p w14:paraId="694F7F24" w14:textId="77777777" w:rsidR="006F7BD5" w:rsidRPr="008C7C6D" w:rsidRDefault="006F7BD5" w:rsidP="006F7BD5">
      <w:pPr>
        <w:pStyle w:val="NoSpacing"/>
        <w:jc w:val="both"/>
        <w:rPr>
          <w:rFonts w:cs="Times New Roman"/>
          <w:szCs w:val="24"/>
        </w:rPr>
      </w:pPr>
    </w:p>
    <w:p w14:paraId="29CD7CD1" w14:textId="77777777" w:rsidR="006F7BD5" w:rsidRDefault="006F7BD5" w:rsidP="006F7BD5">
      <w:pPr>
        <w:pStyle w:val="NoSpacing"/>
        <w:jc w:val="both"/>
        <w:rPr>
          <w:rFonts w:cs="Times New Roman"/>
          <w:szCs w:val="24"/>
        </w:rPr>
      </w:pPr>
    </w:p>
    <w:p w14:paraId="74C78758" w14:textId="77777777" w:rsidR="00375A2F" w:rsidRDefault="00375A2F" w:rsidP="00375A2F">
      <w:pPr>
        <w:pStyle w:val="NoSpacing"/>
      </w:pPr>
    </w:p>
    <w:p w14:paraId="25A02B10" w14:textId="77777777" w:rsidR="00375A2F" w:rsidRDefault="00375A2F" w:rsidP="00375A2F">
      <w:pPr>
        <w:pStyle w:val="NoSpacing"/>
      </w:pPr>
      <w:r>
        <w:t xml:space="preserve">       1409-10</w:t>
      </w:r>
      <w:r>
        <w:tab/>
        <w:t>He paid 6d to trade in Westgate Ward.</w:t>
      </w:r>
    </w:p>
    <w:p w14:paraId="0CA0D477" w14:textId="77777777" w:rsidR="00375A2F" w:rsidRDefault="00375A2F" w:rsidP="00375A2F">
      <w:pPr>
        <w:pStyle w:val="NoSpacing"/>
        <w:ind w:left="1440"/>
      </w:pPr>
      <w:r>
        <w:t>(</w:t>
      </w:r>
      <w:r w:rsidRPr="00A07C68">
        <w:t>“Intrantes: A List Of Persons Admitted to Live and Trade within the City of Canterbury On</w:t>
      </w:r>
      <w:r>
        <w:t xml:space="preserve"> </w:t>
      </w:r>
      <w:r w:rsidRPr="00A07C68">
        <w:t>Payment Of An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1D558477" w14:textId="7A2D61B2" w:rsidR="00375A2F" w:rsidRPr="00375A2F" w:rsidRDefault="00375A2F" w:rsidP="00375A2F">
      <w:pPr>
        <w:pStyle w:val="NoSpacing"/>
        <w:ind w:left="1440"/>
      </w:pPr>
      <w:r>
        <w:t>J. Meadows Cowper, F.S.A., pub. Cross &amp; Jackman, Printers and Publishers, Canterbury, 1904 p.31).</w:t>
      </w:r>
    </w:p>
    <w:p w14:paraId="4B3A379D" w14:textId="77777777" w:rsidR="006F7BD5" w:rsidRPr="008C7C6D" w:rsidRDefault="006F7BD5" w:rsidP="006F7BD5">
      <w:pPr>
        <w:pStyle w:val="NoSpacing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 xml:space="preserve">       1410-1</w:t>
      </w:r>
      <w:r w:rsidRPr="008C7C6D">
        <w:rPr>
          <w:rFonts w:cs="Times New Roman"/>
          <w:szCs w:val="24"/>
        </w:rPr>
        <w:tab/>
        <w:t>He paid 6d to trade in Newingate Ward.</w:t>
      </w:r>
    </w:p>
    <w:p w14:paraId="13746C23" w14:textId="77777777" w:rsidR="006F7BD5" w:rsidRPr="008C7C6D" w:rsidRDefault="006F7BD5" w:rsidP="006F7BD5">
      <w:pPr>
        <w:pStyle w:val="NoSpacing"/>
        <w:ind w:left="1440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 xml:space="preserve">(“Intrantes: A List Of Persons Admitted to Live and Trade within the City of Canterbury On Payment Of An Annual Fine from 1392 to 1592” by </w:t>
      </w:r>
    </w:p>
    <w:p w14:paraId="746535FB" w14:textId="77777777" w:rsidR="006F7BD5" w:rsidRPr="008C7C6D" w:rsidRDefault="006F7BD5" w:rsidP="006F7BD5">
      <w:pPr>
        <w:pStyle w:val="NoSpacing"/>
        <w:ind w:left="1440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>J. Meadows Cowper, F.S.A., pub. Cross &amp; Jackman, Printers and Publishers, Canterbury, 1904 p.32).</w:t>
      </w:r>
    </w:p>
    <w:p w14:paraId="69D4D205" w14:textId="77777777" w:rsidR="006F7BD5" w:rsidRPr="008C7C6D" w:rsidRDefault="006F7BD5" w:rsidP="006F7BD5">
      <w:pPr>
        <w:pStyle w:val="NoSpacing"/>
        <w:ind w:left="1440"/>
        <w:rPr>
          <w:rFonts w:cs="Times New Roman"/>
          <w:szCs w:val="24"/>
        </w:rPr>
      </w:pPr>
    </w:p>
    <w:p w14:paraId="248A0321" w14:textId="77777777" w:rsidR="006F7BD5" w:rsidRPr="008C7C6D" w:rsidRDefault="006F7BD5" w:rsidP="006F7BD5">
      <w:pPr>
        <w:pStyle w:val="NoSpacing"/>
        <w:ind w:left="1440"/>
        <w:rPr>
          <w:rFonts w:cs="Times New Roman"/>
          <w:szCs w:val="24"/>
        </w:rPr>
      </w:pPr>
    </w:p>
    <w:p w14:paraId="5DA6BF62" w14:textId="77777777" w:rsidR="006F7BD5" w:rsidRDefault="006F7BD5" w:rsidP="006F7BD5">
      <w:pPr>
        <w:pStyle w:val="NoSpacing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>11 May 2025</w:t>
      </w:r>
    </w:p>
    <w:p w14:paraId="275852AD" w14:textId="1D56C0CF" w:rsidR="00375A2F" w:rsidRDefault="00375A2F" w:rsidP="006F7B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September 2025</w:t>
      </w:r>
    </w:p>
    <w:p w14:paraId="2ACA248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D7161" w14:textId="77777777" w:rsidR="009B25F1" w:rsidRDefault="009B25F1" w:rsidP="009139A6">
      <w:r>
        <w:separator/>
      </w:r>
    </w:p>
  </w:endnote>
  <w:endnote w:type="continuationSeparator" w:id="0">
    <w:p w14:paraId="6D073E7F" w14:textId="77777777" w:rsidR="009B25F1" w:rsidRDefault="009B25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ED31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A012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43F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F4EA8" w14:textId="77777777" w:rsidR="009B25F1" w:rsidRDefault="009B25F1" w:rsidP="009139A6">
      <w:r>
        <w:separator/>
      </w:r>
    </w:p>
  </w:footnote>
  <w:footnote w:type="continuationSeparator" w:id="0">
    <w:p w14:paraId="17808BB8" w14:textId="77777777" w:rsidR="009B25F1" w:rsidRDefault="009B25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AF0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D41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35C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BD5"/>
    <w:rsid w:val="000666E0"/>
    <w:rsid w:val="000A2E7A"/>
    <w:rsid w:val="001307AC"/>
    <w:rsid w:val="00190DFA"/>
    <w:rsid w:val="002510B7"/>
    <w:rsid w:val="00270799"/>
    <w:rsid w:val="002737D5"/>
    <w:rsid w:val="00357E4A"/>
    <w:rsid w:val="00375A2F"/>
    <w:rsid w:val="005C130B"/>
    <w:rsid w:val="006F7BD5"/>
    <w:rsid w:val="00826F5C"/>
    <w:rsid w:val="009139A6"/>
    <w:rsid w:val="009345A1"/>
    <w:rsid w:val="009411C2"/>
    <w:rsid w:val="009448BB"/>
    <w:rsid w:val="00946A41"/>
    <w:rsid w:val="00947624"/>
    <w:rsid w:val="009B25F1"/>
    <w:rsid w:val="00A3176C"/>
    <w:rsid w:val="00A47C87"/>
    <w:rsid w:val="00A85BD3"/>
    <w:rsid w:val="00AE65F8"/>
    <w:rsid w:val="00B9505B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176A5"/>
  <w15:chartTrackingRefBased/>
  <w15:docId w15:val="{0035714D-B07D-4D39-9569-80DA224BA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2025-05-11T18:37:00Z</dcterms:created>
  <dcterms:modified xsi:type="dcterms:W3CDTF">2025-09-22T07:54:00Z</dcterms:modified>
</cp:coreProperties>
</file>